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EDA94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John HENYS</w:t>
      </w:r>
      <w:r w:rsidRPr="0047582A">
        <w:rPr>
          <w:rStyle w:val="s1"/>
        </w:rPr>
        <w:t xml:space="preserve">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fl.1508)</w:t>
      </w:r>
    </w:p>
    <w:p w14:paraId="62744E6F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Hethersett</w:t>
      </w:r>
      <w:proofErr w:type="spellEnd"/>
      <w:r w:rsidRPr="0047582A">
        <w:rPr>
          <w:rStyle w:val="s1"/>
        </w:rPr>
        <w:t>, Norfolk.</w:t>
      </w:r>
    </w:p>
    <w:p w14:paraId="22F1DD08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</w:p>
    <w:p w14:paraId="33B9342E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</w:p>
    <w:p w14:paraId="63138BFF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1508</w:t>
      </w:r>
      <w:r w:rsidRPr="0047582A">
        <w:rPr>
          <w:rStyle w:val="s1"/>
        </w:rPr>
        <w:tab/>
        <w:t>He made his Will.</w:t>
      </w:r>
    </w:p>
    <w:p w14:paraId="7FEE93D1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89)</w:t>
      </w:r>
    </w:p>
    <w:p w14:paraId="7EA9C57D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</w:p>
    <w:p w14:paraId="520A4352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</w:p>
    <w:p w14:paraId="6EC584D1" w14:textId="77777777" w:rsidR="00135031" w:rsidRPr="0047582A" w:rsidRDefault="00135031" w:rsidP="00135031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2 September 2021</w:t>
      </w:r>
    </w:p>
    <w:p w14:paraId="2E9646F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30994" w14:textId="77777777" w:rsidR="00135031" w:rsidRDefault="00135031" w:rsidP="009139A6">
      <w:r>
        <w:separator/>
      </w:r>
    </w:p>
  </w:endnote>
  <w:endnote w:type="continuationSeparator" w:id="0">
    <w:p w14:paraId="128C86B5" w14:textId="77777777" w:rsidR="00135031" w:rsidRDefault="001350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6AF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41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70A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047E" w14:textId="77777777" w:rsidR="00135031" w:rsidRDefault="00135031" w:rsidP="009139A6">
      <w:r>
        <w:separator/>
      </w:r>
    </w:p>
  </w:footnote>
  <w:footnote w:type="continuationSeparator" w:id="0">
    <w:p w14:paraId="4AF286AA" w14:textId="77777777" w:rsidR="00135031" w:rsidRDefault="001350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3E0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F2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77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031"/>
    <w:rsid w:val="000666E0"/>
    <w:rsid w:val="0013503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59250"/>
  <w15:chartTrackingRefBased/>
  <w15:docId w15:val="{5126334A-4DD3-4C31-8B60-6EF4F206D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5031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13503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2021-09-16T20:32:00Z</dcterms:created>
  <dcterms:modified xsi:type="dcterms:W3CDTF">2021-09-16T20:32:00Z</dcterms:modified>
</cp:coreProperties>
</file>